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18E" w:rsidRPr="002B198D" w:rsidRDefault="00E8118E" w:rsidP="00A109C1">
      <w:pPr>
        <w:spacing w:line="240" w:lineRule="auto"/>
        <w:rPr>
          <w:rFonts w:ascii="Arial" w:hAnsi="Arial" w:cs="Arial"/>
          <w:b/>
          <w:sz w:val="32"/>
          <w:szCs w:val="32"/>
          <w:lang w:val="en-US"/>
        </w:rPr>
      </w:pPr>
      <w:r w:rsidRPr="002B198D">
        <w:rPr>
          <w:rFonts w:ascii="Times New Roman" w:hAnsi="Times New Roman"/>
          <w:b/>
          <w:sz w:val="32"/>
          <w:szCs w:val="32"/>
          <w:lang w:val="en-US"/>
        </w:rPr>
        <w:tab/>
      </w:r>
      <w:r w:rsidRPr="002B198D">
        <w:rPr>
          <w:rFonts w:ascii="Times New Roman" w:hAnsi="Times New Roman"/>
          <w:b/>
          <w:sz w:val="32"/>
          <w:szCs w:val="32"/>
          <w:lang w:val="en-US"/>
        </w:rPr>
        <w:tab/>
      </w:r>
      <w:r w:rsidRPr="002B198D">
        <w:rPr>
          <w:rFonts w:ascii="Times New Roman" w:hAnsi="Times New Roman"/>
          <w:b/>
          <w:sz w:val="32"/>
          <w:szCs w:val="32"/>
          <w:lang w:val="en-US"/>
        </w:rPr>
        <w:tab/>
      </w:r>
      <w:r w:rsidRPr="002B198D">
        <w:rPr>
          <w:rFonts w:ascii="Times New Roman" w:hAnsi="Times New Roman"/>
          <w:b/>
          <w:sz w:val="32"/>
          <w:szCs w:val="32"/>
          <w:lang w:val="en-US"/>
        </w:rPr>
        <w:tab/>
      </w:r>
      <w:r w:rsidRPr="002B198D">
        <w:rPr>
          <w:rFonts w:ascii="Arial" w:hAnsi="Arial" w:cs="Arial"/>
          <w:b/>
          <w:sz w:val="32"/>
          <w:szCs w:val="32"/>
          <w:lang w:val="en-US"/>
        </w:rPr>
        <w:t>DEAD POETS’ SOCIETY</w:t>
      </w:r>
    </w:p>
    <w:p w:rsidR="00E8118E" w:rsidRPr="002B198D" w:rsidRDefault="00E8118E" w:rsidP="00A109C1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</w:p>
    <w:p w:rsidR="00E8118E" w:rsidRPr="002B198D" w:rsidRDefault="00E8118E" w:rsidP="00A109C1">
      <w:pPr>
        <w:spacing w:line="240" w:lineRule="auto"/>
        <w:rPr>
          <w:rFonts w:ascii="Arial" w:hAnsi="Arial" w:cs="Arial"/>
          <w:b/>
          <w:sz w:val="24"/>
          <w:szCs w:val="24"/>
          <w:lang w:val="en-US"/>
        </w:rPr>
      </w:pPr>
      <w:r w:rsidRPr="002B198D">
        <w:rPr>
          <w:rFonts w:ascii="Arial" w:hAnsi="Arial" w:cs="Arial"/>
          <w:b/>
          <w:sz w:val="24"/>
          <w:szCs w:val="24"/>
          <w:lang w:val="en-US"/>
        </w:rPr>
        <w:t>Before watching the movie…</w:t>
      </w:r>
    </w:p>
    <w:p w:rsidR="00E8118E" w:rsidRPr="002B198D" w:rsidRDefault="00E8118E" w:rsidP="00A109C1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What is your favourite lesson at school?</w:t>
      </w:r>
    </w:p>
    <w:p w:rsidR="00E8118E" w:rsidRPr="002B198D" w:rsidRDefault="00E8118E" w:rsidP="00A109C1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Do you like literature such as novels, poetry?</w:t>
      </w:r>
    </w:p>
    <w:p w:rsidR="00E8118E" w:rsidRPr="002B198D" w:rsidRDefault="00E8118E" w:rsidP="00A109C1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Who is the worst/the best teacher you have ever met?</w:t>
      </w:r>
    </w:p>
    <w:p w:rsidR="00E8118E" w:rsidRPr="002B198D" w:rsidRDefault="00E8118E" w:rsidP="00A109C1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Talk about an unforgettable memory of your high school life.</w:t>
      </w:r>
    </w:p>
    <w:p w:rsidR="00E8118E" w:rsidRPr="002B198D" w:rsidRDefault="00E8118E" w:rsidP="00A109C1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</w:p>
    <w:p w:rsidR="00E8118E" w:rsidRPr="002B198D" w:rsidRDefault="00E8118E" w:rsidP="00A109C1">
      <w:pPr>
        <w:spacing w:line="240" w:lineRule="auto"/>
        <w:rPr>
          <w:rFonts w:ascii="Arial" w:hAnsi="Arial" w:cs="Arial"/>
          <w:b/>
          <w:sz w:val="24"/>
          <w:szCs w:val="24"/>
          <w:lang w:val="en-US"/>
        </w:rPr>
      </w:pPr>
      <w:r w:rsidRPr="002B198D">
        <w:rPr>
          <w:rFonts w:ascii="Arial" w:hAnsi="Arial" w:cs="Arial"/>
          <w:b/>
          <w:sz w:val="24"/>
          <w:szCs w:val="24"/>
          <w:lang w:val="en-US"/>
        </w:rPr>
        <w:t>While watching the movie…</w:t>
      </w:r>
    </w:p>
    <w:p w:rsidR="00E8118E" w:rsidRDefault="00E8118E" w:rsidP="00A109C1">
      <w:pPr>
        <w:pStyle w:val="ListParagraph"/>
        <w:spacing w:line="240" w:lineRule="auto"/>
        <w:ind w:left="0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 xml:space="preserve">Where is the school in the movie? </w:t>
      </w:r>
      <w:r w:rsidRPr="002B198D">
        <w:rPr>
          <w:rFonts w:ascii="Arial" w:hAnsi="Arial" w:cs="Arial"/>
          <w:sz w:val="24"/>
          <w:szCs w:val="24"/>
          <w:lang w:val="en-US"/>
        </w:rPr>
        <w:tab/>
        <w:t>___________</w:t>
      </w:r>
    </w:p>
    <w:p w:rsidR="00E8118E" w:rsidRPr="002B198D" w:rsidRDefault="00E8118E" w:rsidP="00A109C1">
      <w:pPr>
        <w:pStyle w:val="ListParagraph"/>
        <w:spacing w:line="240" w:lineRule="auto"/>
        <w:ind w:left="0"/>
        <w:rPr>
          <w:rFonts w:ascii="Arial" w:hAnsi="Arial" w:cs="Arial"/>
          <w:sz w:val="24"/>
          <w:szCs w:val="24"/>
          <w:lang w:val="en-US"/>
        </w:rPr>
      </w:pPr>
    </w:p>
    <w:p w:rsidR="00E8118E" w:rsidRDefault="00E8118E" w:rsidP="00A109C1">
      <w:pPr>
        <w:pStyle w:val="ListParagraph"/>
        <w:spacing w:line="240" w:lineRule="auto"/>
        <w:ind w:left="0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Where does the new teacher come from?</w:t>
      </w:r>
      <w:r w:rsidRPr="002B198D">
        <w:rPr>
          <w:rFonts w:ascii="Arial" w:hAnsi="Arial" w:cs="Arial"/>
          <w:sz w:val="24"/>
          <w:szCs w:val="24"/>
          <w:lang w:val="en-US"/>
        </w:rPr>
        <w:tab/>
        <w:t>__________</w:t>
      </w:r>
    </w:p>
    <w:p w:rsidR="00E8118E" w:rsidRPr="002B198D" w:rsidRDefault="00E8118E" w:rsidP="00A109C1">
      <w:pPr>
        <w:pStyle w:val="ListParagraph"/>
        <w:spacing w:line="240" w:lineRule="auto"/>
        <w:ind w:left="0"/>
        <w:rPr>
          <w:rFonts w:ascii="Arial" w:hAnsi="Arial" w:cs="Arial"/>
          <w:sz w:val="24"/>
          <w:szCs w:val="24"/>
          <w:lang w:val="en-US"/>
        </w:rPr>
      </w:pPr>
    </w:p>
    <w:p w:rsidR="00E8118E" w:rsidRDefault="00E8118E" w:rsidP="00A109C1">
      <w:pPr>
        <w:pStyle w:val="ListParagraph"/>
        <w:spacing w:line="240" w:lineRule="auto"/>
        <w:ind w:left="0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What is his name? _________</w:t>
      </w:r>
    </w:p>
    <w:p w:rsidR="00E8118E" w:rsidRPr="002B198D" w:rsidRDefault="00E8118E" w:rsidP="00A109C1">
      <w:pPr>
        <w:pStyle w:val="ListParagraph"/>
        <w:spacing w:line="240" w:lineRule="auto"/>
        <w:ind w:left="0"/>
        <w:rPr>
          <w:rFonts w:ascii="Arial" w:hAnsi="Arial" w:cs="Arial"/>
          <w:sz w:val="24"/>
          <w:szCs w:val="24"/>
          <w:lang w:val="en-US"/>
        </w:rPr>
      </w:pPr>
    </w:p>
    <w:p w:rsidR="00E8118E" w:rsidRDefault="00E8118E" w:rsidP="00A109C1">
      <w:pPr>
        <w:pStyle w:val="ListParagraph"/>
        <w:spacing w:line="240" w:lineRule="auto"/>
        <w:ind w:left="0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Who did summer school? _______</w:t>
      </w:r>
    </w:p>
    <w:p w:rsidR="00E8118E" w:rsidRPr="002B198D" w:rsidRDefault="00E8118E" w:rsidP="00A109C1">
      <w:pPr>
        <w:pStyle w:val="ListParagraph"/>
        <w:spacing w:line="240" w:lineRule="auto"/>
        <w:ind w:left="0"/>
        <w:rPr>
          <w:rFonts w:ascii="Arial" w:hAnsi="Arial" w:cs="Arial"/>
          <w:sz w:val="24"/>
          <w:szCs w:val="24"/>
          <w:lang w:val="en-US"/>
        </w:rPr>
      </w:pPr>
    </w:p>
    <w:p w:rsidR="00E8118E" w:rsidRDefault="00E8118E" w:rsidP="00A109C1">
      <w:pPr>
        <w:pStyle w:val="ListParagraph"/>
        <w:spacing w:line="240" w:lineRule="auto"/>
        <w:ind w:left="0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Who is Neil’s roommate? ________</w:t>
      </w:r>
    </w:p>
    <w:p w:rsidR="00E8118E" w:rsidRPr="002B198D" w:rsidRDefault="00E8118E" w:rsidP="00A109C1">
      <w:pPr>
        <w:pStyle w:val="ListParagraph"/>
        <w:spacing w:line="240" w:lineRule="auto"/>
        <w:ind w:left="0"/>
        <w:rPr>
          <w:rFonts w:ascii="Arial" w:hAnsi="Arial" w:cs="Arial"/>
          <w:sz w:val="24"/>
          <w:szCs w:val="24"/>
          <w:lang w:val="en-US"/>
        </w:rPr>
      </w:pPr>
    </w:p>
    <w:p w:rsidR="00E8118E" w:rsidRDefault="00E8118E" w:rsidP="00A109C1">
      <w:pPr>
        <w:pStyle w:val="ListParagraph"/>
        <w:spacing w:line="240" w:lineRule="auto"/>
        <w:ind w:left="0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What do students call “Welton”?</w:t>
      </w:r>
      <w:r w:rsidRPr="002B198D">
        <w:rPr>
          <w:rFonts w:ascii="Arial" w:hAnsi="Arial" w:cs="Arial"/>
          <w:sz w:val="24"/>
          <w:szCs w:val="24"/>
          <w:lang w:val="en-US"/>
        </w:rPr>
        <w:tab/>
        <w:t>_________</w:t>
      </w:r>
    </w:p>
    <w:p w:rsidR="00E8118E" w:rsidRPr="002B198D" w:rsidRDefault="00E8118E" w:rsidP="00A109C1">
      <w:pPr>
        <w:pStyle w:val="ListParagraph"/>
        <w:spacing w:line="240" w:lineRule="auto"/>
        <w:ind w:left="0"/>
        <w:rPr>
          <w:rFonts w:ascii="Arial" w:hAnsi="Arial" w:cs="Arial"/>
          <w:sz w:val="24"/>
          <w:szCs w:val="24"/>
          <w:lang w:val="en-US"/>
        </w:rPr>
      </w:pPr>
    </w:p>
    <w:p w:rsidR="00E8118E" w:rsidRDefault="00E8118E" w:rsidP="00A109C1">
      <w:pPr>
        <w:pStyle w:val="ListParagraph"/>
        <w:spacing w:line="240" w:lineRule="auto"/>
        <w:ind w:left="0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Name of the other students in Neil’s room in the first scene:</w:t>
      </w:r>
    </w:p>
    <w:p w:rsidR="00E8118E" w:rsidRPr="002B198D" w:rsidRDefault="00E8118E" w:rsidP="00A109C1">
      <w:pPr>
        <w:pStyle w:val="ListParagraph"/>
        <w:spacing w:line="240" w:lineRule="auto"/>
        <w:ind w:left="0"/>
        <w:rPr>
          <w:rFonts w:ascii="Arial" w:hAnsi="Arial" w:cs="Arial"/>
          <w:sz w:val="24"/>
          <w:szCs w:val="24"/>
          <w:lang w:val="en-US"/>
        </w:rPr>
      </w:pPr>
    </w:p>
    <w:p w:rsidR="00E8118E" w:rsidRPr="002B198D" w:rsidRDefault="00E8118E" w:rsidP="00A109C1">
      <w:pPr>
        <w:pStyle w:val="ListParagraph"/>
        <w:spacing w:line="240" w:lineRule="auto"/>
        <w:ind w:left="0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-</w:t>
      </w:r>
    </w:p>
    <w:p w:rsidR="00E8118E" w:rsidRDefault="00E8118E" w:rsidP="00A109C1">
      <w:pPr>
        <w:pStyle w:val="ListParagraph"/>
        <w:spacing w:line="240" w:lineRule="auto"/>
        <w:ind w:left="0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Teachers don’t assign much homework. (True/False)</w:t>
      </w:r>
    </w:p>
    <w:p w:rsidR="00E8118E" w:rsidRPr="002B198D" w:rsidRDefault="00E8118E" w:rsidP="00A109C1">
      <w:pPr>
        <w:pStyle w:val="ListParagraph"/>
        <w:spacing w:line="240" w:lineRule="auto"/>
        <w:ind w:left="0"/>
        <w:rPr>
          <w:rFonts w:ascii="Arial" w:hAnsi="Arial" w:cs="Arial"/>
          <w:sz w:val="24"/>
          <w:szCs w:val="24"/>
          <w:lang w:val="en-US"/>
        </w:rPr>
      </w:pPr>
    </w:p>
    <w:p w:rsidR="00E8118E" w:rsidRPr="002B198D" w:rsidRDefault="00E8118E" w:rsidP="00A109C1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 xml:space="preserve">The Latin Word Carpe Diem means:  </w:t>
      </w:r>
    </w:p>
    <w:p w:rsidR="00E8118E" w:rsidRDefault="00E8118E" w:rsidP="00A109C1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S_________  T____________   D_____________.</w:t>
      </w:r>
    </w:p>
    <w:p w:rsidR="00E8118E" w:rsidRPr="002B198D" w:rsidRDefault="00E8118E" w:rsidP="00A109C1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</w:p>
    <w:p w:rsidR="00E8118E" w:rsidRPr="002B198D" w:rsidRDefault="00E8118E" w:rsidP="00A109C1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Who are The Danburrys?</w:t>
      </w:r>
    </w:p>
    <w:p w:rsidR="00E8118E" w:rsidRPr="002B198D" w:rsidRDefault="00E8118E" w:rsidP="00A109C1">
      <w:pPr>
        <w:pStyle w:val="ListParagraph"/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a) Knox Overstreet’s family</w:t>
      </w:r>
    </w:p>
    <w:p w:rsidR="00E8118E" w:rsidRPr="002B198D" w:rsidRDefault="00E8118E" w:rsidP="00A109C1">
      <w:pPr>
        <w:pStyle w:val="ListParagraph"/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b) Knox Overstreet’s friend’</w:t>
      </w:r>
      <w:bookmarkStart w:id="0" w:name="_GoBack"/>
      <w:bookmarkEnd w:id="0"/>
      <w:r w:rsidRPr="002B198D">
        <w:rPr>
          <w:rFonts w:ascii="Arial" w:hAnsi="Arial" w:cs="Arial"/>
          <w:sz w:val="24"/>
          <w:szCs w:val="24"/>
          <w:lang w:val="en-US"/>
        </w:rPr>
        <w:t>s family</w:t>
      </w:r>
    </w:p>
    <w:p w:rsidR="00E8118E" w:rsidRPr="002B198D" w:rsidRDefault="00E8118E" w:rsidP="00A109C1">
      <w:pPr>
        <w:pStyle w:val="ListParagraph"/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c) Knox Overstreet’s family’s friends</w:t>
      </w:r>
    </w:p>
    <w:p w:rsidR="00E8118E" w:rsidRPr="002B198D" w:rsidRDefault="00E8118E" w:rsidP="00A109C1">
      <w:pPr>
        <w:pStyle w:val="ListParagraph"/>
        <w:spacing w:line="240" w:lineRule="auto"/>
        <w:rPr>
          <w:rFonts w:ascii="Arial" w:hAnsi="Arial" w:cs="Arial"/>
          <w:sz w:val="24"/>
          <w:szCs w:val="24"/>
          <w:lang w:val="en-US"/>
        </w:rPr>
      </w:pPr>
    </w:p>
    <w:p w:rsidR="00E8118E" w:rsidRDefault="00E8118E" w:rsidP="00A109C1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Who does Knox fall in love with? ______</w:t>
      </w:r>
    </w:p>
    <w:p w:rsidR="00E8118E" w:rsidRPr="002B198D" w:rsidRDefault="00E8118E" w:rsidP="00A109C1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</w:p>
    <w:p w:rsidR="00E8118E" w:rsidRPr="002B198D" w:rsidRDefault="00E8118E" w:rsidP="00A109C1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Is Mr. Keating a traditional teacher? (Yes/No)</w:t>
      </w:r>
    </w:p>
    <w:p w:rsidR="00E8118E" w:rsidRDefault="00E8118E" w:rsidP="00A109C1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Who puts the poetry book on Neil’s desk? _______</w:t>
      </w:r>
    </w:p>
    <w:p w:rsidR="00E8118E" w:rsidRPr="002B198D" w:rsidRDefault="00E8118E" w:rsidP="00A109C1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</w:p>
    <w:p w:rsidR="00E8118E" w:rsidRDefault="00E8118E" w:rsidP="00A109C1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How many people are there in the first meeting of Dead Poets’ Society?______</w:t>
      </w:r>
    </w:p>
    <w:p w:rsidR="00E8118E" w:rsidRPr="002B198D" w:rsidRDefault="00E8118E" w:rsidP="00A109C1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</w:p>
    <w:p w:rsidR="00E8118E" w:rsidRPr="002B198D" w:rsidRDefault="00E8118E" w:rsidP="00A109C1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Students stand on the teacher’s desk because…</w:t>
      </w:r>
    </w:p>
    <w:p w:rsidR="00E8118E" w:rsidRPr="002B198D" w:rsidRDefault="00E8118E" w:rsidP="0033504E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a) they are bored.</w:t>
      </w:r>
    </w:p>
    <w:p w:rsidR="00E8118E" w:rsidRPr="002B198D" w:rsidRDefault="00E8118E" w:rsidP="0033504E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b) Mr. Keating punishes them.</w:t>
      </w:r>
    </w:p>
    <w:p w:rsidR="00E8118E" w:rsidRDefault="00E8118E" w:rsidP="00421FD7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c) Mr. Keating wants them to change their point of view.</w:t>
      </w:r>
    </w:p>
    <w:p w:rsidR="00E8118E" w:rsidRPr="002B198D" w:rsidRDefault="00E8118E" w:rsidP="00421FD7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</w:p>
    <w:p w:rsidR="00E8118E" w:rsidRDefault="00E8118E" w:rsidP="00421FD7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 xml:space="preserve">Neil wants to… </w:t>
      </w:r>
    </w:p>
    <w:p w:rsidR="00E8118E" w:rsidRDefault="00E8118E" w:rsidP="00421FD7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a)play in the soccer team</w:t>
      </w:r>
      <w:r w:rsidRPr="002B198D">
        <w:rPr>
          <w:rFonts w:ascii="Arial" w:hAnsi="Arial" w:cs="Arial"/>
          <w:sz w:val="24"/>
          <w:szCs w:val="24"/>
          <w:lang w:val="en-US"/>
        </w:rPr>
        <w:tab/>
        <w:t>b) play drama</w:t>
      </w:r>
    </w:p>
    <w:p w:rsidR="00E8118E" w:rsidRPr="002B198D" w:rsidRDefault="00E8118E" w:rsidP="00421FD7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</w:p>
    <w:p w:rsidR="00E8118E" w:rsidRDefault="00E8118E" w:rsidP="00A109C1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Where does Knox go by bicycle? ______________________</w:t>
      </w:r>
    </w:p>
    <w:p w:rsidR="00E8118E" w:rsidRPr="002B198D" w:rsidRDefault="00E8118E" w:rsidP="00A109C1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</w:p>
    <w:p w:rsidR="00E8118E" w:rsidRDefault="00E8118E" w:rsidP="00A109C1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What is the students’ homework for the next lesson given by Mr. Keating?</w:t>
      </w:r>
    </w:p>
    <w:p w:rsidR="00E8118E" w:rsidRPr="002B198D" w:rsidRDefault="00E8118E" w:rsidP="00A109C1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</w:p>
    <w:p w:rsidR="00E8118E" w:rsidRDefault="00E8118E" w:rsidP="00A109C1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Why is Knox happy after he calls Chris?</w:t>
      </w:r>
    </w:p>
    <w:p w:rsidR="00E8118E" w:rsidRPr="002B198D" w:rsidRDefault="00E8118E" w:rsidP="00A109C1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</w:p>
    <w:p w:rsidR="00E8118E" w:rsidRPr="002B198D" w:rsidRDefault="00E8118E" w:rsidP="00A109C1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Why is Todd unhappy when he just sits in the dark?</w:t>
      </w:r>
    </w:p>
    <w:p w:rsidR="00E8118E" w:rsidRPr="002B198D" w:rsidRDefault="00E8118E" w:rsidP="0033504E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a) Everybody forgot his birthday.</w:t>
      </w:r>
    </w:p>
    <w:p w:rsidR="00E8118E" w:rsidRPr="002B198D" w:rsidRDefault="00E8118E" w:rsidP="0033504E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b) His friends don’t like him.</w:t>
      </w:r>
    </w:p>
    <w:p w:rsidR="00E8118E" w:rsidRDefault="00E8118E" w:rsidP="0033504E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c) His family sent him the same present as last year.</w:t>
      </w:r>
    </w:p>
    <w:p w:rsidR="00E8118E" w:rsidRPr="002B198D" w:rsidRDefault="00E8118E" w:rsidP="0033504E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</w:p>
    <w:p w:rsidR="00E8118E" w:rsidRPr="002B198D" w:rsidRDefault="00E8118E" w:rsidP="0033504E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What does Charlie write in the school magazine in the name of Dead Poets Society?</w:t>
      </w:r>
    </w:p>
    <w:p w:rsidR="00E8118E" w:rsidRPr="002B198D" w:rsidRDefault="00E8118E" w:rsidP="0033504E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a) About the history of Dead Poets Society</w:t>
      </w:r>
    </w:p>
    <w:p w:rsidR="00E8118E" w:rsidRPr="002B198D" w:rsidRDefault="00E8118E" w:rsidP="0033504E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b) Girls should be accepted to Welton.</w:t>
      </w:r>
    </w:p>
    <w:p w:rsidR="00E8118E" w:rsidRDefault="00E8118E" w:rsidP="0033504E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c) The lessons should be more fun.</w:t>
      </w:r>
    </w:p>
    <w:p w:rsidR="00E8118E" w:rsidRPr="002B198D" w:rsidRDefault="00E8118E" w:rsidP="0033504E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</w:p>
    <w:p w:rsidR="00E8118E" w:rsidRPr="002B198D" w:rsidRDefault="00E8118E" w:rsidP="0033504E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 xml:space="preserve">Then what happens to Charlie? </w:t>
      </w:r>
    </w:p>
    <w:p w:rsidR="00E8118E" w:rsidRPr="002B198D" w:rsidRDefault="00E8118E" w:rsidP="00421FD7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a) He gets an award.</w:t>
      </w:r>
    </w:p>
    <w:p w:rsidR="00E8118E" w:rsidRDefault="00E8118E" w:rsidP="00421FD7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b) He gets punishment.</w:t>
      </w:r>
    </w:p>
    <w:p w:rsidR="00E8118E" w:rsidRPr="002B198D" w:rsidRDefault="00E8118E" w:rsidP="00421FD7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</w:p>
    <w:p w:rsidR="00E8118E" w:rsidRPr="002B198D" w:rsidRDefault="00E8118E" w:rsidP="00421FD7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What does Neil’s father want him to do when he came to Neil’s school?</w:t>
      </w:r>
    </w:p>
    <w:p w:rsidR="00E8118E" w:rsidRPr="002B198D" w:rsidRDefault="00E8118E" w:rsidP="00DC26D3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a) to leave school</w:t>
      </w:r>
    </w:p>
    <w:p w:rsidR="00E8118E" w:rsidRPr="002B198D" w:rsidRDefault="00E8118E" w:rsidP="00DC26D3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b) to stop reading poetry</w:t>
      </w:r>
    </w:p>
    <w:p w:rsidR="00E8118E" w:rsidRPr="002B198D" w:rsidRDefault="00E8118E" w:rsidP="00DC26D3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c) to stop acting</w:t>
      </w:r>
    </w:p>
    <w:p w:rsidR="00E8118E" w:rsidRPr="002B198D" w:rsidRDefault="00E8118E" w:rsidP="00DC26D3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 xml:space="preserve">What is Neil’s father plan about Neil? </w:t>
      </w:r>
    </w:p>
    <w:p w:rsidR="00E8118E" w:rsidRDefault="00E8118E" w:rsidP="00DC26D3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He wants him to ______________</w:t>
      </w:r>
    </w:p>
    <w:p w:rsidR="00E8118E" w:rsidRPr="002B198D" w:rsidRDefault="00E8118E" w:rsidP="00DC26D3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</w:p>
    <w:p w:rsidR="00E8118E" w:rsidRPr="002B198D" w:rsidRDefault="00E8118E" w:rsidP="00DC26D3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After Neil died the school management started an inquiry …</w:t>
      </w:r>
    </w:p>
    <w:p w:rsidR="00E8118E" w:rsidRPr="002B198D" w:rsidRDefault="00E8118E" w:rsidP="005B66C5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a) to find out who the killer is</w:t>
      </w:r>
    </w:p>
    <w:p w:rsidR="00E8118E" w:rsidRDefault="00E8118E" w:rsidP="005B66C5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b) to find out who is responsible for  Neil’s death</w:t>
      </w:r>
    </w:p>
    <w:p w:rsidR="00E8118E" w:rsidRPr="002B198D" w:rsidRDefault="00E8118E" w:rsidP="005B66C5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</w:p>
    <w:p w:rsidR="00E8118E" w:rsidRPr="002B198D" w:rsidRDefault="00E8118E" w:rsidP="005B66C5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Charlie, Todd and others wait in the attic(the space under the roof)</w:t>
      </w:r>
    </w:p>
    <w:p w:rsidR="00E8118E" w:rsidRPr="002B198D" w:rsidRDefault="00E8118E" w:rsidP="005B66C5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a) to smoke in secret</w:t>
      </w:r>
    </w:p>
    <w:p w:rsidR="00E8118E" w:rsidRDefault="00E8118E" w:rsidP="005B66C5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b) because they are waiting and talking about what is going to happen</w:t>
      </w:r>
    </w:p>
    <w:p w:rsidR="00E8118E" w:rsidRPr="002B198D" w:rsidRDefault="00E8118E" w:rsidP="005B66C5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</w:p>
    <w:p w:rsidR="00E8118E" w:rsidRPr="002B198D" w:rsidRDefault="00E8118E" w:rsidP="005B66C5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Mr. Keating …</w:t>
      </w:r>
    </w:p>
    <w:p w:rsidR="00E8118E" w:rsidRPr="002B198D" w:rsidRDefault="00E8118E" w:rsidP="00C27F85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a) leaves the school of his own will to teach at another school</w:t>
      </w:r>
    </w:p>
    <w:p w:rsidR="00E8118E" w:rsidRPr="002B198D" w:rsidRDefault="00E8118E" w:rsidP="00C27F85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b) stops teaching because he feels guilty</w:t>
      </w:r>
    </w:p>
    <w:p w:rsidR="00E8118E" w:rsidRPr="002B198D" w:rsidRDefault="00E8118E" w:rsidP="00C27F85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c) is the scapegoat of the inquiry</w:t>
      </w:r>
    </w:p>
    <w:p w:rsidR="00E8118E" w:rsidRPr="002B198D" w:rsidRDefault="00E8118E" w:rsidP="00C27F85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</w:p>
    <w:p w:rsidR="00E8118E" w:rsidRPr="002B198D" w:rsidRDefault="00E8118E" w:rsidP="00C27F85">
      <w:pPr>
        <w:spacing w:line="240" w:lineRule="auto"/>
        <w:rPr>
          <w:rFonts w:ascii="Arial" w:hAnsi="Arial" w:cs="Arial"/>
          <w:b/>
          <w:sz w:val="24"/>
          <w:szCs w:val="24"/>
          <w:lang w:val="en-US"/>
        </w:rPr>
      </w:pPr>
      <w:r w:rsidRPr="002B198D">
        <w:rPr>
          <w:rFonts w:ascii="Arial" w:hAnsi="Arial" w:cs="Arial"/>
          <w:b/>
          <w:sz w:val="24"/>
          <w:szCs w:val="24"/>
          <w:lang w:val="en-US"/>
        </w:rPr>
        <w:t>After watching the movie</w:t>
      </w:r>
    </w:p>
    <w:p w:rsidR="00E8118E" w:rsidRPr="002B198D" w:rsidRDefault="00E8118E" w:rsidP="00C27F85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What affected you most in the movie? Why?</w:t>
      </w:r>
    </w:p>
    <w:p w:rsidR="00E8118E" w:rsidRPr="002B198D" w:rsidRDefault="00E8118E" w:rsidP="00C27F85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</w:p>
    <w:p w:rsidR="00E8118E" w:rsidRPr="002B198D" w:rsidRDefault="00E8118E" w:rsidP="00C27F85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</w:p>
    <w:p w:rsidR="00E8118E" w:rsidRPr="002B198D" w:rsidRDefault="00E8118E" w:rsidP="00C27F85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B198D">
        <w:rPr>
          <w:rFonts w:ascii="Arial" w:hAnsi="Arial" w:cs="Arial"/>
          <w:sz w:val="24"/>
          <w:szCs w:val="24"/>
          <w:lang w:val="en-US"/>
        </w:rPr>
        <w:t>Who is your favorite character in the movie? Why?</w:t>
      </w:r>
    </w:p>
    <w:p w:rsidR="00E8118E" w:rsidRPr="002B198D" w:rsidRDefault="00E8118E" w:rsidP="00C27F85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</w:p>
    <w:p w:rsidR="00E8118E" w:rsidRPr="002B198D" w:rsidRDefault="00E8118E" w:rsidP="00C27F85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</w:p>
    <w:sectPr w:rsidR="00E8118E" w:rsidRPr="002B198D" w:rsidSect="00973A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167D"/>
    <w:multiLevelType w:val="hybridMultilevel"/>
    <w:tmpl w:val="46C8F4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9343DA"/>
    <w:multiLevelType w:val="hybridMultilevel"/>
    <w:tmpl w:val="9C0637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302CDE"/>
    <w:multiLevelType w:val="hybridMultilevel"/>
    <w:tmpl w:val="8BDCFF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7D2991"/>
    <w:multiLevelType w:val="hybridMultilevel"/>
    <w:tmpl w:val="041CFE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90550AA"/>
    <w:multiLevelType w:val="hybridMultilevel"/>
    <w:tmpl w:val="D688A2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33052A8"/>
    <w:multiLevelType w:val="hybridMultilevel"/>
    <w:tmpl w:val="058C29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B1F7538"/>
    <w:multiLevelType w:val="hybridMultilevel"/>
    <w:tmpl w:val="9E849EBC"/>
    <w:lvl w:ilvl="0" w:tplc="58BCA32E">
      <w:start w:val="3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157B33"/>
    <w:multiLevelType w:val="hybridMultilevel"/>
    <w:tmpl w:val="AA702A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61547E1"/>
    <w:multiLevelType w:val="hybridMultilevel"/>
    <w:tmpl w:val="389AF4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939543B"/>
    <w:multiLevelType w:val="hybridMultilevel"/>
    <w:tmpl w:val="1B6A39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0663EF"/>
    <w:multiLevelType w:val="hybridMultilevel"/>
    <w:tmpl w:val="4D7ABE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C3F4E0F"/>
    <w:multiLevelType w:val="hybridMultilevel"/>
    <w:tmpl w:val="7DDE0D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F4973F1"/>
    <w:multiLevelType w:val="hybridMultilevel"/>
    <w:tmpl w:val="5D088672"/>
    <w:lvl w:ilvl="0" w:tplc="FBAEEBF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0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11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65F2"/>
    <w:rsid w:val="000F5B83"/>
    <w:rsid w:val="00172B74"/>
    <w:rsid w:val="002B198D"/>
    <w:rsid w:val="0033504E"/>
    <w:rsid w:val="00421FD7"/>
    <w:rsid w:val="00564AA6"/>
    <w:rsid w:val="005B66C5"/>
    <w:rsid w:val="005D382A"/>
    <w:rsid w:val="008465F2"/>
    <w:rsid w:val="00973AA8"/>
    <w:rsid w:val="00A109C1"/>
    <w:rsid w:val="00A11467"/>
    <w:rsid w:val="00A67B45"/>
    <w:rsid w:val="00AB46BB"/>
    <w:rsid w:val="00B2471D"/>
    <w:rsid w:val="00C27F85"/>
    <w:rsid w:val="00CB2ED9"/>
    <w:rsid w:val="00DC26D3"/>
    <w:rsid w:val="00DC7145"/>
    <w:rsid w:val="00E53DB2"/>
    <w:rsid w:val="00E8118E"/>
    <w:rsid w:val="00E94D20"/>
    <w:rsid w:val="00EA435D"/>
    <w:rsid w:val="00ED1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AA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465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216</TotalTime>
  <Pages>3</Pages>
  <Words>398</Words>
  <Characters>2274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ARFE</cp:lastModifiedBy>
  <cp:revision>7</cp:revision>
  <cp:lastPrinted>2013-12-20T11:25:00Z</cp:lastPrinted>
  <dcterms:created xsi:type="dcterms:W3CDTF">2013-12-20T11:13:00Z</dcterms:created>
  <dcterms:modified xsi:type="dcterms:W3CDTF">2017-08-25T22:50:00Z</dcterms:modified>
</cp:coreProperties>
</file>